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D6737" w14:textId="77777777" w:rsidR="00E42434" w:rsidRDefault="003974FC" w:rsidP="003974FC">
      <w:pPr>
        <w:pStyle w:val="Title"/>
      </w:pPr>
      <w:bookmarkStart w:id="0" w:name="_GoBack"/>
      <w:bookmarkEnd w:id="0"/>
      <w:r>
        <w:t xml:space="preserve">Healthcare Professionals Coordination Group </w:t>
      </w:r>
    </w:p>
    <w:p w14:paraId="32CD0905" w14:textId="0D9222AE" w:rsidR="003974FC" w:rsidRDefault="00E42434" w:rsidP="003974FC">
      <w:pPr>
        <w:pStyle w:val="Title"/>
      </w:pPr>
      <w:r>
        <w:t xml:space="preserve">Monday </w:t>
      </w:r>
      <w:r w:rsidR="00D70FCC">
        <w:t>July 4th</w:t>
      </w:r>
      <w:r w:rsidR="003974FC">
        <w:t xml:space="preserve"> </w:t>
      </w:r>
      <w:r w:rsidR="00D70FCC">
        <w:t xml:space="preserve">20:00 </w:t>
      </w:r>
      <w:r>
        <w:t>UTC</w:t>
      </w:r>
    </w:p>
    <w:p w14:paraId="16B88319" w14:textId="77777777" w:rsidR="00D70FCC" w:rsidRPr="00D70FCC" w:rsidRDefault="00D70FCC" w:rsidP="00D70FCC">
      <w:pPr>
        <w:shd w:val="clear" w:color="auto" w:fill="FFFFFF"/>
        <w:spacing w:before="150"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/>
        </w:rPr>
      </w:pP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t>To log into the teleconferences, please go to </w:t>
      </w:r>
      <w:r w:rsidR="00FA7A79">
        <w:fldChar w:fldCharType="begin"/>
      </w:r>
      <w:r w:rsidR="00FA7A79">
        <w:instrText xml:space="preserve"> HYPERLINK "https://global.gotomeeting.com/join/913359669" \t "_blank" </w:instrText>
      </w:r>
      <w:r w:rsidR="00FA7A79">
        <w:fldChar w:fldCharType="separate"/>
      </w:r>
      <w:r w:rsidRPr="00D70FCC">
        <w:rPr>
          <w:rFonts w:ascii="Arial" w:eastAsia="Times New Roman" w:hAnsi="Arial" w:cs="Arial"/>
          <w:color w:val="3B73AF"/>
          <w:sz w:val="21"/>
          <w:szCs w:val="21"/>
          <w:lang w:val="en-US"/>
        </w:rPr>
        <w:t>https://global.gotomeeting.com/join/913359669</w:t>
      </w:r>
      <w:r w:rsidR="00FA7A79">
        <w:rPr>
          <w:rFonts w:ascii="Arial" w:eastAsia="Times New Roman" w:hAnsi="Arial" w:cs="Arial"/>
          <w:color w:val="3B73AF"/>
          <w:sz w:val="21"/>
          <w:szCs w:val="21"/>
          <w:lang w:val="en-US"/>
        </w:rPr>
        <w:fldChar w:fldCharType="end"/>
      </w:r>
    </w:p>
    <w:p w14:paraId="3F8A2668" w14:textId="77777777" w:rsidR="00D70FCC" w:rsidRPr="00D70FCC" w:rsidRDefault="00D70FCC" w:rsidP="00D70FCC">
      <w:pPr>
        <w:shd w:val="clear" w:color="auto" w:fill="FFFFFF"/>
        <w:spacing w:before="150"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/>
        </w:rPr>
      </w:pP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t>If you need to use a phone to call in, the numbers available for various countries can be found below:</w:t>
      </w:r>
    </w:p>
    <w:p w14:paraId="31F032D5" w14:textId="77777777" w:rsidR="00D70FCC" w:rsidRPr="00D70FCC" w:rsidRDefault="00D70FCC" w:rsidP="00D70FCC">
      <w:pPr>
        <w:shd w:val="clear" w:color="auto" w:fill="FFFFFF"/>
        <w:spacing w:before="150" w:after="0" w:line="300" w:lineRule="atLeast"/>
        <w:ind w:left="360"/>
        <w:rPr>
          <w:rFonts w:ascii="Arial" w:eastAsia="Times New Roman" w:hAnsi="Arial" w:cs="Arial"/>
          <w:color w:val="333333"/>
          <w:sz w:val="21"/>
          <w:szCs w:val="21"/>
          <w:lang w:val="en-US"/>
        </w:rPr>
      </w:pP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t>United Kingdom: +44 (0) 330 221 0097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Australia: +61 2 9091 7601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Austria: +43 (0) 7 2088 1036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Belgium: +32 (0) 28 08 9460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Canada: +1 (647) 497-9372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Denmark: +45 (0) 89 88 03 61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Finland: +358 (0) 942 45 0382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France: +33 (0) 182 880 269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Germany: +49 (0) 811 8899 6928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Ireland: +353 (0) 19 030 053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Italy: +39 0 694 80 31 28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Netherlands: +31 (0) 208 080 212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New Zealand: +64 (0) 4 974 7243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Norway: +47 21 04 29 76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Spain: +34 931 81 6713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Sweden: +46 (0) 852 500 182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Switzerland: +41 (0) 435 0824 78 </w:t>
      </w:r>
      <w:r w:rsidRPr="00D70FCC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  <w:t>United States: +1 (626) 521-0013 </w:t>
      </w:r>
    </w:p>
    <w:p w14:paraId="38F4FEB8" w14:textId="77777777" w:rsidR="004A1DA8" w:rsidRPr="00E32D8A" w:rsidRDefault="0005158D" w:rsidP="003974FC">
      <w:pPr>
        <w:pStyle w:val="Title"/>
      </w:pP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31"/>
        <w:gridCol w:w="752"/>
        <w:gridCol w:w="1571"/>
      </w:tblGrid>
      <w:tr w:rsidR="005F5EC1" w:rsidRPr="0005158D" w14:paraId="69AB36B1" w14:textId="77777777" w:rsidTr="00FB78F0">
        <w:tc>
          <w:tcPr>
            <w:tcW w:w="3923" w:type="pct"/>
            <w:shd w:val="clear" w:color="auto" w:fill="B8CCE4" w:themeFill="accent1" w:themeFillTint="66"/>
          </w:tcPr>
          <w:p w14:paraId="29DCB4C8" w14:textId="77777777" w:rsidR="005F5EC1" w:rsidRPr="0005158D" w:rsidRDefault="005F5EC1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483" w:type="pct"/>
            <w:shd w:val="clear" w:color="auto" w:fill="B8CCE4" w:themeFill="accent1" w:themeFillTint="66"/>
          </w:tcPr>
          <w:p w14:paraId="131031A1" w14:textId="77777777"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  <w:tc>
          <w:tcPr>
            <w:tcW w:w="594" w:type="pct"/>
            <w:shd w:val="clear" w:color="auto" w:fill="B8CCE4" w:themeFill="accent1" w:themeFillTint="66"/>
          </w:tcPr>
          <w:p w14:paraId="6F4CA036" w14:textId="77777777"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5F5EC1" w14:paraId="7865C0AE" w14:textId="77777777" w:rsidTr="00FB78F0">
        <w:tc>
          <w:tcPr>
            <w:tcW w:w="3923" w:type="pct"/>
          </w:tcPr>
          <w:p w14:paraId="7B91391D" w14:textId="77777777" w:rsidR="00E42434" w:rsidRDefault="005F5EC1" w:rsidP="00F17689">
            <w:pPr>
              <w:pStyle w:val="Agenda1"/>
            </w:pPr>
            <w:r>
              <w:t>Welcome &amp; Apologies</w:t>
            </w:r>
          </w:p>
          <w:p w14:paraId="685E26E6" w14:textId="48476A79" w:rsidR="005F5EC1" w:rsidRPr="0005158D" w:rsidRDefault="00E42434" w:rsidP="00E42434">
            <w:pPr>
              <w:pStyle w:val="Agenda2"/>
            </w:pPr>
            <w:r>
              <w:t>Introduction new member</w:t>
            </w:r>
            <w:r w:rsidR="002F22D3">
              <w:br/>
            </w:r>
          </w:p>
        </w:tc>
        <w:tc>
          <w:tcPr>
            <w:tcW w:w="483" w:type="pct"/>
          </w:tcPr>
          <w:p w14:paraId="7F073665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94" w:type="pct"/>
          </w:tcPr>
          <w:p w14:paraId="52BEAFA9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49064FC4" w14:textId="77777777" w:rsidTr="00FB78F0">
        <w:tc>
          <w:tcPr>
            <w:tcW w:w="3923" w:type="pct"/>
          </w:tcPr>
          <w:p w14:paraId="729DCEB1" w14:textId="77777777" w:rsidR="005F5EC1" w:rsidRPr="0005158D" w:rsidRDefault="005F5EC1" w:rsidP="00F17689">
            <w:pPr>
              <w:pStyle w:val="Agenda1"/>
            </w:pPr>
            <w:r>
              <w:t>Conflicts of Interest</w:t>
            </w:r>
            <w:r w:rsidR="002F22D3">
              <w:br/>
            </w:r>
          </w:p>
        </w:tc>
        <w:tc>
          <w:tcPr>
            <w:tcW w:w="483" w:type="pct"/>
          </w:tcPr>
          <w:p w14:paraId="2B0F4354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94" w:type="pct"/>
          </w:tcPr>
          <w:p w14:paraId="0396BE11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7FC05CFA" w14:textId="77777777" w:rsidTr="00FB78F0">
        <w:tc>
          <w:tcPr>
            <w:tcW w:w="3923" w:type="pct"/>
          </w:tcPr>
          <w:p w14:paraId="122EF7E2" w14:textId="77777777" w:rsidR="00692713" w:rsidRDefault="005F5EC1" w:rsidP="00F17689">
            <w:pPr>
              <w:pStyle w:val="Agenda1"/>
            </w:pPr>
            <w:r>
              <w:t>Minutes of last meeting</w:t>
            </w:r>
            <w:r w:rsidR="002F22D3">
              <w:br/>
            </w:r>
          </w:p>
          <w:p w14:paraId="3A492688" w14:textId="5702378D" w:rsidR="00D70FCC" w:rsidRDefault="005F5EC1" w:rsidP="002F22D3">
            <w:pPr>
              <w:pStyle w:val="Agenda2"/>
            </w:pPr>
            <w:r>
              <w:t>Approval of minutes of last meeting and actions not on the agenda</w:t>
            </w:r>
            <w:r w:rsidR="00D70FCC">
              <w:br/>
            </w:r>
          </w:p>
          <w:p w14:paraId="2EE85F3C" w14:textId="15306D2C" w:rsidR="005F5EC1" w:rsidRPr="0005158D" w:rsidRDefault="00D70FCC" w:rsidP="00D70FCC">
            <w:r>
              <w:t xml:space="preserve">Link to  minutes: </w:t>
            </w:r>
            <w:r w:rsidRPr="00D70FCC">
              <w:t>https://confluence.ihtsdotools.org/display/HPCG/2016-04-18+-+HPCG+Meeting</w:t>
            </w:r>
            <w:r w:rsidR="002F22D3">
              <w:br/>
            </w:r>
          </w:p>
        </w:tc>
        <w:tc>
          <w:tcPr>
            <w:tcW w:w="483" w:type="pct"/>
          </w:tcPr>
          <w:p w14:paraId="239A5B3D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94" w:type="pct"/>
          </w:tcPr>
          <w:p w14:paraId="73AAEFD9" w14:textId="77777777"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14:paraId="42E7C521" w14:textId="77777777" w:rsidTr="00FB78F0">
        <w:tc>
          <w:tcPr>
            <w:tcW w:w="3923" w:type="pct"/>
          </w:tcPr>
          <w:p w14:paraId="7F5A85F6" w14:textId="77777777" w:rsidR="00D70FCC" w:rsidRDefault="00D70FCC" w:rsidP="00F17689">
            <w:pPr>
              <w:pStyle w:val="Agenda1"/>
            </w:pPr>
            <w:r>
              <w:t>IHTSDO updates</w:t>
            </w:r>
            <w:r w:rsidR="00F17689">
              <w:t>:</w:t>
            </w:r>
          </w:p>
          <w:p w14:paraId="3EE59615" w14:textId="08BB7D06" w:rsidR="00F17689" w:rsidRDefault="00F17689" w:rsidP="00F17689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  <w:p w14:paraId="622E487B" w14:textId="60DE8D3D" w:rsidR="00D70FCC" w:rsidRDefault="00D70FCC" w:rsidP="00D70FCC">
            <w:pPr>
              <w:pStyle w:val="Agenda2"/>
            </w:pPr>
            <w:r>
              <w:t>Content</w:t>
            </w:r>
            <w:r w:rsidR="009B6808">
              <w:t xml:space="preserve"> </w:t>
            </w:r>
          </w:p>
          <w:p w14:paraId="7BA62377" w14:textId="5AEDA52C" w:rsidR="00D70FCC" w:rsidRDefault="00D70FCC" w:rsidP="00D70FCC">
            <w:pPr>
              <w:pStyle w:val="Agenda2"/>
            </w:pPr>
            <w:r>
              <w:lastRenderedPageBreak/>
              <w:t>Collaboration</w:t>
            </w:r>
          </w:p>
          <w:p w14:paraId="54B9578C" w14:textId="65607FF5" w:rsidR="008B4D5F" w:rsidRDefault="008B4D5F" w:rsidP="00D70FCC">
            <w:pPr>
              <w:pStyle w:val="Agenda2"/>
            </w:pPr>
            <w:r>
              <w:t>Management Board</w:t>
            </w:r>
          </w:p>
          <w:p w14:paraId="54720D7E" w14:textId="7D7DD91C" w:rsidR="005F5EC1" w:rsidRPr="0005158D" w:rsidRDefault="005F5EC1" w:rsidP="009B6808">
            <w:pPr>
              <w:pStyle w:val="Agenda2"/>
              <w:numPr>
                <w:ilvl w:val="0"/>
                <w:numId w:val="0"/>
              </w:numPr>
              <w:ind w:left="1418"/>
            </w:pPr>
          </w:p>
        </w:tc>
        <w:tc>
          <w:tcPr>
            <w:tcW w:w="483" w:type="pct"/>
          </w:tcPr>
          <w:p w14:paraId="367C78BC" w14:textId="3EFE836E" w:rsidR="005F5EC1" w:rsidRDefault="002B57FC" w:rsidP="00E32D8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  <w:r w:rsidR="00E73D9C">
              <w:rPr>
                <w:lang w:val="en-US"/>
              </w:rPr>
              <w:t xml:space="preserve"> min</w:t>
            </w:r>
          </w:p>
        </w:tc>
        <w:tc>
          <w:tcPr>
            <w:tcW w:w="594" w:type="pct"/>
          </w:tcPr>
          <w:p w14:paraId="60309598" w14:textId="4219BBA3" w:rsidR="005F5EC1" w:rsidRDefault="009B6808" w:rsidP="00E32D8A">
            <w:pPr>
              <w:rPr>
                <w:lang w:val="en-US"/>
              </w:rPr>
            </w:pPr>
            <w:r>
              <w:rPr>
                <w:lang w:val="en-US"/>
              </w:rPr>
              <w:t>JMI/</w:t>
            </w:r>
            <w:r w:rsidR="00E73D9C">
              <w:rPr>
                <w:lang w:val="en-US"/>
              </w:rPr>
              <w:t>MHA</w:t>
            </w:r>
            <w:r w:rsidR="008B4D5F">
              <w:rPr>
                <w:lang w:val="en-US"/>
              </w:rPr>
              <w:t>/KFA</w:t>
            </w:r>
          </w:p>
        </w:tc>
      </w:tr>
      <w:tr w:rsidR="00F17689" w14:paraId="29CBE4CA" w14:textId="77777777" w:rsidTr="00FB78F0">
        <w:tc>
          <w:tcPr>
            <w:tcW w:w="3923" w:type="pct"/>
          </w:tcPr>
          <w:p w14:paraId="505FB5F2" w14:textId="347F1072" w:rsidR="00F17689" w:rsidRDefault="00F17689" w:rsidP="00F17689">
            <w:pPr>
              <w:pStyle w:val="Agenda1"/>
            </w:pPr>
            <w:r>
              <w:lastRenderedPageBreak/>
              <w:t>Update on clinical engagement and leadership</w:t>
            </w:r>
          </w:p>
          <w:p w14:paraId="48F227E8" w14:textId="77777777" w:rsidR="00F17689" w:rsidRDefault="00F17689" w:rsidP="00F17689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483" w:type="pct"/>
          </w:tcPr>
          <w:p w14:paraId="0CF1DC9B" w14:textId="18CAC879" w:rsidR="00F17689" w:rsidRDefault="00F17689" w:rsidP="002B57F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B57FC">
              <w:rPr>
                <w:lang w:val="en-US"/>
              </w:rPr>
              <w:t>0</w:t>
            </w:r>
            <w:r>
              <w:rPr>
                <w:lang w:val="en-US"/>
              </w:rPr>
              <w:t xml:space="preserve"> min </w:t>
            </w:r>
          </w:p>
        </w:tc>
        <w:tc>
          <w:tcPr>
            <w:tcW w:w="594" w:type="pct"/>
          </w:tcPr>
          <w:p w14:paraId="35A8DA4F" w14:textId="5C0F55E7" w:rsidR="00F17689" w:rsidRDefault="00F17689" w:rsidP="00E32D8A">
            <w:pPr>
              <w:rPr>
                <w:lang w:val="en-US"/>
              </w:rPr>
            </w:pPr>
            <w:r>
              <w:rPr>
                <w:lang w:val="en-US"/>
              </w:rPr>
              <w:t>IGR</w:t>
            </w:r>
          </w:p>
        </w:tc>
      </w:tr>
      <w:tr w:rsidR="00F17689" w14:paraId="7FA8D900" w14:textId="77777777" w:rsidTr="00FB78F0">
        <w:tc>
          <w:tcPr>
            <w:tcW w:w="3923" w:type="pct"/>
          </w:tcPr>
          <w:p w14:paraId="6190603C" w14:textId="77777777" w:rsidR="00F17689" w:rsidRDefault="00F17689" w:rsidP="00F17689">
            <w:pPr>
              <w:pStyle w:val="Agenda1"/>
            </w:pPr>
            <w:r>
              <w:t>Professional SIG communications</w:t>
            </w:r>
            <w:r>
              <w:br/>
            </w:r>
          </w:p>
          <w:p w14:paraId="39D464D6" w14:textId="242D2E80" w:rsidR="00B158A7" w:rsidRDefault="00B158A7" w:rsidP="00F63731">
            <w:pPr>
              <w:pStyle w:val="Agenda2"/>
            </w:pPr>
            <w:r>
              <w:t>SIG information sheets; updates?</w:t>
            </w:r>
          </w:p>
          <w:p w14:paraId="7AC8D574" w14:textId="77777777" w:rsidR="00F17689" w:rsidRDefault="00F17689" w:rsidP="00F63731">
            <w:pPr>
              <w:pStyle w:val="Agenda2"/>
            </w:pPr>
            <w:r>
              <w:t>Confluence management</w:t>
            </w:r>
          </w:p>
          <w:p w14:paraId="05B1C66B" w14:textId="7B7E96D9" w:rsidR="00F17689" w:rsidRDefault="000920EF" w:rsidP="00F63731">
            <w:pPr>
              <w:pStyle w:val="Agenda2"/>
            </w:pPr>
            <w:r>
              <w:t>Outreach for new members</w:t>
            </w:r>
          </w:p>
          <w:p w14:paraId="3AC65BF7" w14:textId="2B8DDA7D" w:rsidR="00F17689" w:rsidRDefault="00F17689" w:rsidP="00F17689">
            <w:pPr>
              <w:pStyle w:val="Agenda2"/>
            </w:pPr>
            <w:r>
              <w:t>Encouraging other clinical domains – how?</w:t>
            </w:r>
            <w:r>
              <w:br/>
            </w:r>
          </w:p>
        </w:tc>
        <w:tc>
          <w:tcPr>
            <w:tcW w:w="483" w:type="pct"/>
          </w:tcPr>
          <w:p w14:paraId="66C2EA2B" w14:textId="2C0CBF0A" w:rsidR="00F17689" w:rsidRDefault="002B57FC" w:rsidP="00E32D8A">
            <w:pPr>
              <w:rPr>
                <w:lang w:val="en-US"/>
              </w:rPr>
            </w:pPr>
            <w:r>
              <w:rPr>
                <w:lang w:val="en-US"/>
              </w:rPr>
              <w:t>10 min</w:t>
            </w:r>
          </w:p>
        </w:tc>
        <w:tc>
          <w:tcPr>
            <w:tcW w:w="594" w:type="pct"/>
          </w:tcPr>
          <w:p w14:paraId="5E9E72D9" w14:textId="745DA649" w:rsidR="00F17689" w:rsidRDefault="00B158A7" w:rsidP="00E32D8A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</w:tr>
      <w:tr w:rsidR="00F17689" w14:paraId="4D09E373" w14:textId="77777777" w:rsidTr="00FB78F0">
        <w:tc>
          <w:tcPr>
            <w:tcW w:w="3923" w:type="pct"/>
          </w:tcPr>
          <w:p w14:paraId="399DDFFB" w14:textId="77777777" w:rsidR="00F17689" w:rsidRDefault="00F17689" w:rsidP="00F17689">
            <w:pPr>
              <w:pStyle w:val="Agenda1"/>
            </w:pPr>
            <w:r>
              <w:t>Report from the Professional SIGs</w:t>
            </w:r>
            <w:r>
              <w:br/>
            </w:r>
          </w:p>
          <w:p w14:paraId="78A67C1E" w14:textId="77777777" w:rsidR="00F17689" w:rsidRDefault="00F17689" w:rsidP="00CF2023">
            <w:pPr>
              <w:pStyle w:val="Agenda2"/>
            </w:pPr>
            <w:r>
              <w:t>Nursing</w:t>
            </w:r>
          </w:p>
          <w:p w14:paraId="25F4863B" w14:textId="77777777" w:rsidR="00F17689" w:rsidRDefault="00F17689" w:rsidP="00CF2023">
            <w:pPr>
              <w:pStyle w:val="Agenda2"/>
            </w:pPr>
            <w:r>
              <w:t>Dentistry</w:t>
            </w:r>
          </w:p>
          <w:p w14:paraId="30CE5EAD" w14:textId="77777777" w:rsidR="00F17689" w:rsidRDefault="00F17689" w:rsidP="00CF2023">
            <w:pPr>
              <w:pStyle w:val="Agenda2"/>
            </w:pPr>
            <w:r>
              <w:t>Anesthesia</w:t>
            </w:r>
          </w:p>
          <w:p w14:paraId="7812D322" w14:textId="77777777" w:rsidR="00F17689" w:rsidRDefault="00F17689" w:rsidP="00CF2023">
            <w:pPr>
              <w:pStyle w:val="Agenda2"/>
            </w:pPr>
            <w:r>
              <w:t>IPaLM</w:t>
            </w:r>
          </w:p>
          <w:p w14:paraId="053AB9B7" w14:textId="77777777" w:rsidR="00F17689" w:rsidRPr="0005158D" w:rsidRDefault="00F17689" w:rsidP="00CF2023">
            <w:pPr>
              <w:pStyle w:val="Agenda2"/>
            </w:pPr>
            <w:r>
              <w:t>GP/FP</w:t>
            </w:r>
            <w:r>
              <w:br/>
            </w:r>
          </w:p>
        </w:tc>
        <w:tc>
          <w:tcPr>
            <w:tcW w:w="483" w:type="pct"/>
          </w:tcPr>
          <w:p w14:paraId="38F3466C" w14:textId="2BF1E7D7" w:rsidR="00F17689" w:rsidRDefault="00F17689" w:rsidP="00C305CB">
            <w:pPr>
              <w:rPr>
                <w:lang w:val="en-US"/>
              </w:rPr>
            </w:pPr>
            <w:r>
              <w:rPr>
                <w:lang w:val="en-US"/>
              </w:rPr>
              <w:t xml:space="preserve"> 15  min</w:t>
            </w:r>
          </w:p>
        </w:tc>
        <w:tc>
          <w:tcPr>
            <w:tcW w:w="594" w:type="pct"/>
          </w:tcPr>
          <w:p w14:paraId="67E165C3" w14:textId="77777777" w:rsidR="00F17689" w:rsidRDefault="00F17689" w:rsidP="00E32D8A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</w:tr>
      <w:tr w:rsidR="00F17689" w14:paraId="3C0A7203" w14:textId="77777777" w:rsidTr="00FB78F0">
        <w:tc>
          <w:tcPr>
            <w:tcW w:w="3923" w:type="pct"/>
          </w:tcPr>
          <w:p w14:paraId="28C0B864" w14:textId="70806B21" w:rsidR="00F17689" w:rsidRDefault="00F17689" w:rsidP="00F17689">
            <w:pPr>
              <w:pStyle w:val="Agenda1"/>
            </w:pPr>
            <w:r>
              <w:t>IHTSDO meeting planning</w:t>
            </w:r>
            <w:r>
              <w:br/>
            </w:r>
          </w:p>
          <w:p w14:paraId="0EA719D4" w14:textId="37CEABA6" w:rsidR="00F17689" w:rsidRDefault="00F17689" w:rsidP="00E42434">
            <w:pPr>
              <w:pStyle w:val="Agenda2"/>
            </w:pPr>
            <w:r>
              <w:t>IHTSDO Business meeting October 2016</w:t>
            </w:r>
            <w:r w:rsidR="00B158A7">
              <w:br/>
            </w:r>
          </w:p>
          <w:p w14:paraId="722E8DA6" w14:textId="77777777" w:rsidR="00F17689" w:rsidRDefault="00F17689" w:rsidP="009B6808">
            <w:pPr>
              <w:pStyle w:val="Agenda3"/>
            </w:pPr>
            <w:r>
              <w:t>SIG Meetings</w:t>
            </w:r>
          </w:p>
          <w:p w14:paraId="50472748" w14:textId="54BAC807" w:rsidR="000920EF" w:rsidRDefault="000920EF" w:rsidP="009B6808">
            <w:pPr>
              <w:pStyle w:val="Agenda3"/>
            </w:pPr>
            <w:r>
              <w:t>HPCG meeting</w:t>
            </w:r>
          </w:p>
          <w:p w14:paraId="1942F20D" w14:textId="77777777" w:rsidR="00F17689" w:rsidRDefault="00F17689" w:rsidP="009B6808">
            <w:pPr>
              <w:pStyle w:val="Agenda3"/>
              <w:numPr>
                <w:ilvl w:val="0"/>
                <w:numId w:val="0"/>
              </w:numPr>
              <w:ind w:left="2552"/>
            </w:pPr>
          </w:p>
          <w:p w14:paraId="37FD065B" w14:textId="0E9BD6F9" w:rsidR="00F17689" w:rsidRDefault="00F17689" w:rsidP="00E42434">
            <w:pPr>
              <w:pStyle w:val="Agenda2"/>
            </w:pPr>
            <w:r>
              <w:t>SNOMED CT Expo 2016</w:t>
            </w:r>
            <w:r w:rsidR="00B158A7">
              <w:br/>
            </w:r>
          </w:p>
          <w:p w14:paraId="7EABA62F" w14:textId="77777777" w:rsidR="00F17689" w:rsidRDefault="00F17689" w:rsidP="00FC4F3A">
            <w:pPr>
              <w:pStyle w:val="Agenda3"/>
            </w:pPr>
            <w:r>
              <w:t>Clinical and collaboration scheme</w:t>
            </w:r>
          </w:p>
          <w:p w14:paraId="1A134666" w14:textId="099AB40C" w:rsidR="00F17689" w:rsidRDefault="00F17689" w:rsidP="00FC4F3A">
            <w:pPr>
              <w:pStyle w:val="Agenda3"/>
            </w:pPr>
            <w:r>
              <w:t>Outreach to NZ audience</w:t>
            </w:r>
          </w:p>
          <w:p w14:paraId="36165427" w14:textId="2469D19F" w:rsidR="00F17689" w:rsidRPr="0005158D" w:rsidRDefault="00F17689" w:rsidP="00FC4F3A">
            <w:pPr>
              <w:pStyle w:val="Agenda2"/>
              <w:numPr>
                <w:ilvl w:val="0"/>
                <w:numId w:val="0"/>
              </w:numPr>
              <w:ind w:left="1418"/>
            </w:pPr>
          </w:p>
        </w:tc>
        <w:tc>
          <w:tcPr>
            <w:tcW w:w="483" w:type="pct"/>
          </w:tcPr>
          <w:p w14:paraId="11A71F02" w14:textId="2495C9E7" w:rsidR="00F17689" w:rsidRDefault="002B57FC" w:rsidP="00E32D8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F17689">
              <w:rPr>
                <w:lang w:val="en-US"/>
              </w:rPr>
              <w:t xml:space="preserve"> min</w:t>
            </w:r>
          </w:p>
        </w:tc>
        <w:tc>
          <w:tcPr>
            <w:tcW w:w="594" w:type="pct"/>
          </w:tcPr>
          <w:p w14:paraId="535D441A" w14:textId="77777777" w:rsidR="00F17689" w:rsidRDefault="00F17689" w:rsidP="00E32D8A">
            <w:pPr>
              <w:rPr>
                <w:lang w:val="en-US"/>
              </w:rPr>
            </w:pPr>
            <w:r>
              <w:rPr>
                <w:lang w:val="en-US"/>
              </w:rPr>
              <w:t>Chair/JMI</w:t>
            </w:r>
          </w:p>
        </w:tc>
      </w:tr>
      <w:tr w:rsidR="00F17689" w14:paraId="4F189AD8" w14:textId="77777777" w:rsidTr="00FB78F0">
        <w:tc>
          <w:tcPr>
            <w:tcW w:w="3923" w:type="pct"/>
          </w:tcPr>
          <w:p w14:paraId="3585DA2E" w14:textId="77777777" w:rsidR="00F17689" w:rsidRPr="0005158D" w:rsidRDefault="00F17689" w:rsidP="00F17689">
            <w:pPr>
              <w:pStyle w:val="Agenda1"/>
            </w:pPr>
            <w:r>
              <w:t>Any other business</w:t>
            </w:r>
            <w:r>
              <w:br/>
            </w:r>
          </w:p>
        </w:tc>
        <w:tc>
          <w:tcPr>
            <w:tcW w:w="483" w:type="pct"/>
          </w:tcPr>
          <w:p w14:paraId="6B0FD7BF" w14:textId="369629F5" w:rsidR="00F17689" w:rsidRDefault="00F17689" w:rsidP="00E32D8A">
            <w:pPr>
              <w:rPr>
                <w:lang w:val="en-US"/>
              </w:rPr>
            </w:pPr>
          </w:p>
        </w:tc>
        <w:tc>
          <w:tcPr>
            <w:tcW w:w="594" w:type="pct"/>
          </w:tcPr>
          <w:p w14:paraId="59D4ADB3" w14:textId="539C848E" w:rsidR="00F17689" w:rsidRDefault="00F17689" w:rsidP="00E32D8A">
            <w:pPr>
              <w:rPr>
                <w:lang w:val="en-US"/>
              </w:rPr>
            </w:pPr>
          </w:p>
        </w:tc>
      </w:tr>
      <w:tr w:rsidR="00F17689" w14:paraId="3799DF57" w14:textId="77777777" w:rsidTr="00FB78F0">
        <w:tc>
          <w:tcPr>
            <w:tcW w:w="3923" w:type="pct"/>
          </w:tcPr>
          <w:p w14:paraId="7DF9431B" w14:textId="6A106FFF" w:rsidR="00F17689" w:rsidRDefault="00F17689" w:rsidP="00F17689">
            <w:pPr>
              <w:pStyle w:val="Agenda1"/>
            </w:pPr>
            <w:r>
              <w:t>Date of next meeting</w:t>
            </w:r>
            <w:r>
              <w:br/>
            </w:r>
          </w:p>
          <w:p w14:paraId="5E905F90" w14:textId="1FAB93F9" w:rsidR="00F17689" w:rsidRDefault="00B158A7" w:rsidP="006F2DE7">
            <w:pPr>
              <w:pStyle w:val="Agenda2"/>
            </w:pPr>
            <w:r>
              <w:t>September 5</w:t>
            </w:r>
            <w:r w:rsidRPr="00B158A7">
              <w:rPr>
                <w:vertAlign w:val="superscript"/>
              </w:rPr>
              <w:t>th</w:t>
            </w:r>
            <w:r>
              <w:t>, 2016</w:t>
            </w:r>
          </w:p>
          <w:p w14:paraId="1262833A" w14:textId="318C083B" w:rsidR="00F17689" w:rsidRPr="0005158D" w:rsidRDefault="00F17689" w:rsidP="00E42434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483" w:type="pct"/>
          </w:tcPr>
          <w:p w14:paraId="6850F660" w14:textId="2374D1AC" w:rsidR="00F17689" w:rsidRDefault="00F17689" w:rsidP="00E32D8A">
            <w:pPr>
              <w:rPr>
                <w:lang w:val="en-US"/>
              </w:rPr>
            </w:pPr>
          </w:p>
        </w:tc>
        <w:tc>
          <w:tcPr>
            <w:tcW w:w="594" w:type="pct"/>
          </w:tcPr>
          <w:p w14:paraId="0508A475" w14:textId="14588862" w:rsidR="00F17689" w:rsidRDefault="00F17689" w:rsidP="00E32D8A">
            <w:pPr>
              <w:rPr>
                <w:lang w:val="en-US"/>
              </w:rPr>
            </w:pPr>
          </w:p>
        </w:tc>
      </w:tr>
    </w:tbl>
    <w:p w14:paraId="7627EA99" w14:textId="77777777" w:rsidR="001F7EFF" w:rsidRDefault="001F7EFF" w:rsidP="00E32D8A">
      <w:pPr>
        <w:rPr>
          <w:lang w:val="en-US"/>
        </w:rPr>
      </w:pPr>
    </w:p>
    <w:p w14:paraId="745FE032" w14:textId="77777777" w:rsidR="0028529B" w:rsidRDefault="0028529B" w:rsidP="00E32D8A">
      <w:pPr>
        <w:rPr>
          <w:lang w:val="en-US"/>
        </w:rPr>
      </w:pPr>
    </w:p>
    <w:p w14:paraId="1D28DEAB" w14:textId="77777777" w:rsidR="0028529B" w:rsidRDefault="0028529B" w:rsidP="00E32D8A">
      <w:pPr>
        <w:rPr>
          <w:lang w:val="en-US"/>
        </w:rPr>
      </w:pPr>
    </w:p>
    <w:sectPr w:rsidR="0028529B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D4883" w14:textId="77777777" w:rsidR="00DA1567" w:rsidRDefault="00DA1567" w:rsidP="00B825DC">
      <w:pPr>
        <w:spacing w:after="0" w:line="240" w:lineRule="auto"/>
      </w:pPr>
      <w:r>
        <w:separator/>
      </w:r>
    </w:p>
  </w:endnote>
  <w:endnote w:type="continuationSeparator" w:id="0">
    <w:p w14:paraId="15FD0E85" w14:textId="77777777" w:rsidR="00DA1567" w:rsidRDefault="00DA1567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2AA03" w14:textId="7688539B" w:rsidR="00FC4F3A" w:rsidRDefault="00FC4F3A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A7A79">
      <w:rPr>
        <w:noProof/>
      </w:rPr>
      <w:t>2</w:t>
    </w:r>
    <w:r>
      <w:rPr>
        <w:noProof/>
      </w:rPr>
      <w:fldChar w:fldCharType="end"/>
    </w:r>
    <w:r>
      <w:t xml:space="preserve"> of </w:t>
    </w:r>
    <w:fldSimple w:instr=" NUMPAGES   \* MERGEFORMAT ">
      <w:r w:rsidR="00FA7A79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40C2B" w14:textId="77777777" w:rsidR="00FC4F3A" w:rsidRDefault="00DA1567">
    <w:pPr>
      <w:pStyle w:val="Footer"/>
    </w:pPr>
    <w:fldSimple w:instr=" FILENAME   \* MERGEFORMAT ">
      <w:r w:rsidR="00FC4F3A">
        <w:rPr>
          <w:noProof/>
        </w:rPr>
        <w:t>HPCG agenda 20160307.docx</w:t>
      </w:r>
    </w:fldSimple>
    <w:r w:rsidR="00FC4F3A">
      <w:tab/>
    </w:r>
    <w:r w:rsidR="00FC4F3A">
      <w:tab/>
      <w:t xml:space="preserve">Page </w:t>
    </w:r>
    <w:r w:rsidR="00FC4F3A">
      <w:fldChar w:fldCharType="begin"/>
    </w:r>
    <w:r w:rsidR="00FC4F3A">
      <w:instrText xml:space="preserve"> PAGE   \* MERGEFORMAT </w:instrText>
    </w:r>
    <w:r w:rsidR="00FC4F3A">
      <w:fldChar w:fldCharType="separate"/>
    </w:r>
    <w:r w:rsidR="00FA7A79">
      <w:rPr>
        <w:noProof/>
      </w:rPr>
      <w:t>1</w:t>
    </w:r>
    <w:r w:rsidR="00FC4F3A">
      <w:rPr>
        <w:noProof/>
      </w:rPr>
      <w:fldChar w:fldCharType="end"/>
    </w:r>
    <w:r w:rsidR="00FC4F3A">
      <w:t xml:space="preserve"> of </w:t>
    </w:r>
    <w:fldSimple w:instr=" NUMPAGES   \* MERGEFORMAT ">
      <w:r w:rsidR="00FA7A7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AAD7F" w14:textId="77777777" w:rsidR="00DA1567" w:rsidRDefault="00DA1567" w:rsidP="00B825DC">
      <w:pPr>
        <w:spacing w:after="0" w:line="240" w:lineRule="auto"/>
      </w:pPr>
      <w:r>
        <w:separator/>
      </w:r>
    </w:p>
  </w:footnote>
  <w:footnote w:type="continuationSeparator" w:id="0">
    <w:p w14:paraId="781B36BD" w14:textId="77777777" w:rsidR="00DA1567" w:rsidRDefault="00DA1567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CBF4D" w14:textId="4982A843" w:rsidR="00FC4F3A" w:rsidRDefault="00FC4F3A" w:rsidP="0028529B">
    <w:pPr>
      <w:pStyle w:val="Header"/>
      <w:ind w:right="130"/>
      <w:rPr>
        <w:noProof/>
        <w:lang w:val="en-US"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EF7AD78" wp14:editId="4EC69089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t xml:space="preserve">Healthcare Professionals Coordination Group </w:t>
    </w:r>
  </w:p>
  <w:p w14:paraId="52E8D6BB" w14:textId="347DF47F" w:rsidR="00FC4F3A" w:rsidRDefault="00FC4F3A" w:rsidP="0028529B">
    <w:pPr>
      <w:pStyle w:val="Header"/>
      <w:ind w:right="130"/>
      <w:rPr>
        <w:noProof/>
      </w:rPr>
    </w:pPr>
    <w:r>
      <w:rPr>
        <w:noProof/>
        <w:lang w:val="en-US"/>
      </w:rPr>
      <w:t>Face to Face, London, April 2016</w:t>
    </w:r>
  </w:p>
  <w:p w14:paraId="0E13A15A" w14:textId="77777777" w:rsidR="00FC4F3A" w:rsidRPr="008150BB" w:rsidRDefault="00FC4F3A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14:paraId="2221ABE6" w14:textId="77777777" w:rsidR="00FC4F3A" w:rsidRPr="00F9063A" w:rsidRDefault="00FC4F3A" w:rsidP="0028529B">
    <w:pPr>
      <w:pStyle w:val="Header"/>
      <w:ind w:right="130"/>
      <w:jc w:val="right"/>
    </w:pPr>
  </w:p>
  <w:bookmarkEnd w:id="1"/>
  <w:bookmarkEnd w:id="2"/>
  <w:bookmarkEnd w:id="3"/>
  <w:p w14:paraId="00CC64DC" w14:textId="77777777" w:rsidR="00FC4F3A" w:rsidRDefault="00FC4F3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AF18B" w14:textId="77777777" w:rsidR="00FC4F3A" w:rsidRDefault="00FC4F3A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32A3BD99" wp14:editId="4EAD6AA7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613857" w14:textId="77777777" w:rsidR="00FC4F3A" w:rsidRDefault="00FC4F3A" w:rsidP="006216E6">
    <w:pPr>
      <w:pStyle w:val="Header"/>
      <w:jc w:val="right"/>
    </w:pPr>
  </w:p>
  <w:p w14:paraId="29BB2917" w14:textId="77777777" w:rsidR="00FC4F3A" w:rsidRDefault="00FC4F3A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C7699"/>
    <w:multiLevelType w:val="multilevel"/>
    <w:tmpl w:val="34BA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074448"/>
    <w:multiLevelType w:val="hybridMultilevel"/>
    <w:tmpl w:val="A44C9AB8"/>
    <w:lvl w:ilvl="0" w:tplc="31947E14">
      <w:start w:val="1"/>
      <w:numFmt w:val="decimal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1961168"/>
    <w:multiLevelType w:val="multilevel"/>
    <w:tmpl w:val="7CDA44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7D613C62"/>
    <w:multiLevelType w:val="multilevel"/>
    <w:tmpl w:val="C7861C20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FC"/>
    <w:rsid w:val="000207CC"/>
    <w:rsid w:val="00041C2E"/>
    <w:rsid w:val="0005158D"/>
    <w:rsid w:val="000920EF"/>
    <w:rsid w:val="0009798B"/>
    <w:rsid w:val="000B4021"/>
    <w:rsid w:val="000F15E9"/>
    <w:rsid w:val="0015701C"/>
    <w:rsid w:val="001B4B3F"/>
    <w:rsid w:val="001F7EFF"/>
    <w:rsid w:val="00224CC6"/>
    <w:rsid w:val="0024273F"/>
    <w:rsid w:val="002722B0"/>
    <w:rsid w:val="0028529B"/>
    <w:rsid w:val="00292F73"/>
    <w:rsid w:val="002B57FC"/>
    <w:rsid w:val="002C378C"/>
    <w:rsid w:val="002E152E"/>
    <w:rsid w:val="002F22D3"/>
    <w:rsid w:val="003036DF"/>
    <w:rsid w:val="00323ED0"/>
    <w:rsid w:val="00343111"/>
    <w:rsid w:val="003441F7"/>
    <w:rsid w:val="003974FC"/>
    <w:rsid w:val="004A1DA8"/>
    <w:rsid w:val="005303B8"/>
    <w:rsid w:val="005B5DAB"/>
    <w:rsid w:val="005C652A"/>
    <w:rsid w:val="005F09F8"/>
    <w:rsid w:val="005F5EC1"/>
    <w:rsid w:val="00603734"/>
    <w:rsid w:val="006216E6"/>
    <w:rsid w:val="0062735B"/>
    <w:rsid w:val="00657893"/>
    <w:rsid w:val="00692713"/>
    <w:rsid w:val="006F22CB"/>
    <w:rsid w:val="006F2DE7"/>
    <w:rsid w:val="00724360"/>
    <w:rsid w:val="0079453A"/>
    <w:rsid w:val="007C0C7C"/>
    <w:rsid w:val="007E6B7F"/>
    <w:rsid w:val="008B4D5F"/>
    <w:rsid w:val="00942178"/>
    <w:rsid w:val="00986755"/>
    <w:rsid w:val="009A572D"/>
    <w:rsid w:val="009B6808"/>
    <w:rsid w:val="009F11C4"/>
    <w:rsid w:val="00A079E5"/>
    <w:rsid w:val="00A14E38"/>
    <w:rsid w:val="00A54FE7"/>
    <w:rsid w:val="00A93727"/>
    <w:rsid w:val="00AA6241"/>
    <w:rsid w:val="00AF51DD"/>
    <w:rsid w:val="00B158A7"/>
    <w:rsid w:val="00B3107A"/>
    <w:rsid w:val="00B4542C"/>
    <w:rsid w:val="00B825DC"/>
    <w:rsid w:val="00B8493F"/>
    <w:rsid w:val="00B85D5E"/>
    <w:rsid w:val="00C24085"/>
    <w:rsid w:val="00C305CB"/>
    <w:rsid w:val="00C34B05"/>
    <w:rsid w:val="00C53F81"/>
    <w:rsid w:val="00CB1E5A"/>
    <w:rsid w:val="00CC62C2"/>
    <w:rsid w:val="00CF0AA3"/>
    <w:rsid w:val="00CF2023"/>
    <w:rsid w:val="00CF72F6"/>
    <w:rsid w:val="00D70FCC"/>
    <w:rsid w:val="00D76F98"/>
    <w:rsid w:val="00DA1567"/>
    <w:rsid w:val="00DC0E53"/>
    <w:rsid w:val="00DC189B"/>
    <w:rsid w:val="00E32D8A"/>
    <w:rsid w:val="00E32F08"/>
    <w:rsid w:val="00E42434"/>
    <w:rsid w:val="00E73D9C"/>
    <w:rsid w:val="00EA691F"/>
    <w:rsid w:val="00EB0666"/>
    <w:rsid w:val="00EB23C2"/>
    <w:rsid w:val="00F17689"/>
    <w:rsid w:val="00FA7A79"/>
    <w:rsid w:val="00FB34A0"/>
    <w:rsid w:val="00FB78F0"/>
    <w:rsid w:val="00FC4166"/>
    <w:rsid w:val="00FC48DA"/>
    <w:rsid w:val="00FC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967B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F17689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F17689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424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F17689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F17689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424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2E08B-C54A-B14D-A605-49CC4577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\Users\Monicah1533\Downloads\IHTSDO_Agenda_Template_2014.dotx</Template>
  <TotalTime>1</TotalTime>
  <Pages>2</Pages>
  <Words>277</Words>
  <Characters>1583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1857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Monica Harrt</cp:lastModifiedBy>
  <cp:revision>2</cp:revision>
  <dcterms:created xsi:type="dcterms:W3CDTF">2016-07-04T15:46:00Z</dcterms:created>
  <dcterms:modified xsi:type="dcterms:W3CDTF">2016-07-04T15:46:00Z</dcterms:modified>
</cp:coreProperties>
</file>